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355AA9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355AA9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355AA9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355AA9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355AA9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355AA9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355AA9" w:rsidRDefault="00355AA9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355AA9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355AA9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Железнодорожная</w:t>
      </w:r>
    </w:p>
    <w:p w:rsidR="001842E0" w:rsidRPr="00355AA9" w:rsidRDefault="001842E0">
      <w:pPr>
        <w:pStyle w:val="1"/>
        <w:rPr>
          <w:i/>
          <w:iCs/>
          <w:sz w:val="20"/>
          <w:szCs w:val="20"/>
        </w:rPr>
      </w:pPr>
      <w:r w:rsidRPr="00355AA9">
        <w:rPr>
          <w:sz w:val="20"/>
          <w:szCs w:val="20"/>
        </w:rPr>
        <w:t>Протяженность участка –</w:t>
      </w:r>
      <w:r w:rsidRPr="00355AA9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355AA9" w:rsidRPr="00355AA9">
        <w:rPr>
          <w:i/>
          <w:iCs/>
          <w:sz w:val="20"/>
          <w:szCs w:val="20"/>
        </w:rPr>
        <w:t>От 0+0 до 0+445</w:t>
      </w:r>
    </w:p>
    <w:p w:rsidR="001842E0" w:rsidRPr="00355AA9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355AA9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355AA9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355AA9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21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13"/>
        <w:gridCol w:w="1433"/>
        <w:gridCol w:w="1361"/>
        <w:gridCol w:w="973"/>
        <w:gridCol w:w="1361"/>
        <w:gridCol w:w="584"/>
        <w:gridCol w:w="1168"/>
        <w:gridCol w:w="972"/>
        <w:gridCol w:w="875"/>
        <w:gridCol w:w="973"/>
      </w:tblGrid>
      <w:tr w:rsidR="001842E0" w:rsidRPr="00355AA9" w:rsidTr="00E967B6">
        <w:trPr>
          <w:trHeight w:val="21"/>
          <w:tblHeader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355AA9" w:rsidTr="00E967B6">
        <w:trPr>
          <w:trHeight w:val="21"/>
          <w:tblHeader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0+15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0+430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AA9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AA9" w:rsidRPr="00355AA9" w:rsidRDefault="0035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355AA9" w:rsidTr="00E967B6">
        <w:trPr>
          <w:trHeight w:val="21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 w:rsidP="00355AA9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355AA9" w:rsidP="00355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5AA9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355AA9" w:rsidP="00355AA9">
            <w:pPr>
              <w:rPr>
                <w:rFonts w:ascii="Arial" w:hAnsi="Arial" w:cs="Arial"/>
                <w:sz w:val="20"/>
                <w:szCs w:val="20"/>
              </w:rPr>
            </w:pPr>
            <w:r w:rsidRPr="00355A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 w:rsidP="00355A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5AA9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E967B6" w:rsidRPr="00E967B6" w:rsidRDefault="00E967B6" w:rsidP="00E967B6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E967B6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E967B6" w:rsidRPr="00E967B6" w:rsidRDefault="00E967B6" w:rsidP="00E967B6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Железнодорожная</w:t>
      </w:r>
    </w:p>
    <w:p w:rsidR="00E967B6" w:rsidRPr="00E967B6" w:rsidRDefault="00E967B6" w:rsidP="00E967B6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967B6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0+445</w:t>
      </w:r>
    </w:p>
    <w:p w:rsidR="00E967B6" w:rsidRPr="00E967B6" w:rsidRDefault="00E967B6" w:rsidP="00E967B6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967B6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E967B6" w:rsidRPr="00E967B6" w:rsidRDefault="00E967B6" w:rsidP="00E967B6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41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35"/>
        <w:gridCol w:w="741"/>
        <w:gridCol w:w="740"/>
        <w:gridCol w:w="1480"/>
        <w:gridCol w:w="1480"/>
        <w:gridCol w:w="1586"/>
        <w:gridCol w:w="1481"/>
        <w:gridCol w:w="1269"/>
      </w:tblGrid>
      <w:tr w:rsidR="00E967B6" w:rsidRPr="00E967B6" w:rsidTr="00E967B6">
        <w:trPr>
          <w:cantSplit/>
          <w:trHeight w:val="23"/>
          <w:tblHeader/>
          <w:jc w:val="center"/>
        </w:trPr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67B6" w:rsidRPr="00E967B6" w:rsidTr="00E967B6">
        <w:trPr>
          <w:trHeight w:val="23"/>
          <w:tblHeader/>
          <w:jc w:val="center"/>
        </w:trPr>
        <w:tc>
          <w:tcPr>
            <w:tcW w:w="63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48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480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E967B6" w:rsidRPr="00E967B6" w:rsidTr="00E967B6">
        <w:trPr>
          <w:trHeight w:val="23"/>
          <w:tblHeader/>
          <w:jc w:val="center"/>
        </w:trPr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E967B6" w:rsidRPr="00E967B6" w:rsidTr="00E967B6">
        <w:trPr>
          <w:trHeight w:val="23"/>
          <w:jc w:val="center"/>
        </w:trPr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11/11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402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7B6" w:rsidRPr="00E967B6" w:rsidTr="00E967B6">
        <w:trPr>
          <w:trHeight w:val="23"/>
          <w:jc w:val="center"/>
        </w:trPr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0+23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0+425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11/11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402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</w:tbl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P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Pr="00E967B6" w:rsidRDefault="00E967B6" w:rsidP="00E967B6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E967B6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E967B6" w:rsidRPr="00E967B6" w:rsidRDefault="00E967B6" w:rsidP="00E967B6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Железнодорожная</w:t>
      </w:r>
    </w:p>
    <w:p w:rsidR="00E967B6" w:rsidRPr="00E967B6" w:rsidRDefault="00E967B6" w:rsidP="00E967B6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967B6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0+445</w:t>
      </w:r>
    </w:p>
    <w:p w:rsidR="00E967B6" w:rsidRPr="00E967B6" w:rsidRDefault="00E967B6" w:rsidP="00E967B6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967B6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E967B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E967B6" w:rsidRPr="00E967B6" w:rsidRDefault="00E967B6" w:rsidP="00E967B6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26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49"/>
        <w:gridCol w:w="747"/>
        <w:gridCol w:w="904"/>
        <w:gridCol w:w="1242"/>
        <w:gridCol w:w="1581"/>
        <w:gridCol w:w="2033"/>
        <w:gridCol w:w="1808"/>
      </w:tblGrid>
      <w:tr w:rsidR="00E967B6" w:rsidRPr="00E967B6" w:rsidTr="00E967B6">
        <w:trPr>
          <w:trHeight w:val="22"/>
          <w:tblHeader/>
          <w:jc w:val="center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E967B6" w:rsidRPr="00E967B6" w:rsidTr="00E967B6">
        <w:trPr>
          <w:trHeight w:val="22"/>
          <w:tblHeader/>
          <w:jc w:val="center"/>
        </w:trPr>
        <w:tc>
          <w:tcPr>
            <w:tcW w:w="94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9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24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5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E967B6" w:rsidRPr="00E967B6" w:rsidTr="00E967B6">
        <w:trPr>
          <w:trHeight w:val="22"/>
          <w:tblHeader/>
          <w:jc w:val="center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B6" w:rsidRPr="00E967B6" w:rsidRDefault="00E967B6" w:rsidP="00E967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B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E967B6" w:rsidRPr="00E967B6" w:rsidTr="00E967B6">
        <w:trPr>
          <w:trHeight w:val="22"/>
          <w:jc w:val="center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437,87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7B6" w:rsidRPr="00E967B6" w:rsidTr="00E967B6">
        <w:trPr>
          <w:trHeight w:val="22"/>
          <w:jc w:val="center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0+442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  <w:r w:rsidRPr="00E967B6">
              <w:rPr>
                <w:rFonts w:ascii="Arial" w:hAnsi="Arial" w:cs="Arial"/>
                <w:sz w:val="20"/>
                <w:szCs w:val="20"/>
              </w:rPr>
              <w:t>437,87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B6" w:rsidRPr="00E967B6" w:rsidRDefault="00E967B6" w:rsidP="00E967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67B6" w:rsidRP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Pr="00E967B6" w:rsidRDefault="00E967B6" w:rsidP="00E967B6">
      <w:pPr>
        <w:rPr>
          <w:rFonts w:ascii="Courier New" w:eastAsia="MS Mincho" w:hAnsi="Courier New" w:cs="Courier New"/>
          <w:sz w:val="20"/>
          <w:szCs w:val="20"/>
        </w:rPr>
      </w:pPr>
    </w:p>
    <w:p w:rsidR="00E967B6" w:rsidRPr="00355AA9" w:rsidRDefault="00E967B6">
      <w:pPr>
        <w:pStyle w:val="a3"/>
        <w:rPr>
          <w:rFonts w:eastAsia="MS Mincho"/>
        </w:rPr>
      </w:pPr>
    </w:p>
    <w:sectPr w:rsidR="00E967B6" w:rsidRPr="00355AA9" w:rsidSect="00E967B6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355AA9"/>
    <w:rsid w:val="001842E0"/>
    <w:rsid w:val="00215347"/>
    <w:rsid w:val="00355AA9"/>
    <w:rsid w:val="00CF1149"/>
    <w:rsid w:val="00E11FBC"/>
    <w:rsid w:val="00E9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FBC"/>
    <w:rPr>
      <w:sz w:val="24"/>
      <w:szCs w:val="24"/>
    </w:rPr>
  </w:style>
  <w:style w:type="paragraph" w:styleId="1">
    <w:name w:val="heading 1"/>
    <w:basedOn w:val="a"/>
    <w:next w:val="a"/>
    <w:qFormat/>
    <w:rsid w:val="00E11FBC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11FB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220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2019-06-09T09:23:00Z</dcterms:created>
  <dcterms:modified xsi:type="dcterms:W3CDTF">2019-06-09T09:23:00Z</dcterms:modified>
</cp:coreProperties>
</file>